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A6F5A" w14:textId="77777777" w:rsidR="006766C0" w:rsidRPr="002532D1" w:rsidRDefault="006766C0" w:rsidP="006766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PAGET</w:t>
      </w:r>
      <w:r>
        <w:rPr>
          <w:rFonts w:ascii="Times New Roman" w:hAnsi="Times New Roman" w:cs="Times New Roman"/>
        </w:rPr>
        <w:t xml:space="preserve">      (fl.1483)</w:t>
      </w:r>
    </w:p>
    <w:p w14:paraId="3BDE9B86" w14:textId="77777777" w:rsidR="006766C0" w:rsidRPr="00390CAF" w:rsidRDefault="006766C0" w:rsidP="006766C0">
      <w:pPr>
        <w:rPr>
          <w:rFonts w:ascii="Times New Roman" w:hAnsi="Times New Roman" w:cs="Times New Roman"/>
        </w:rPr>
      </w:pPr>
    </w:p>
    <w:p w14:paraId="660136A0" w14:textId="77777777" w:rsidR="006766C0" w:rsidRDefault="006766C0" w:rsidP="006766C0">
      <w:pPr>
        <w:rPr>
          <w:rFonts w:ascii="Times New Roman" w:hAnsi="Times New Roman" w:cs="Times New Roman"/>
        </w:rPr>
      </w:pPr>
    </w:p>
    <w:p w14:paraId="3525FD5C" w14:textId="38A6D4E2" w:rsidR="006766C0" w:rsidRDefault="006766C0" w:rsidP="006766C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He, Thomas Clopton(q.v.) and Richard Stowe(q.v.) made a plaint of debt against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Walter Vicars of </w:t>
      </w:r>
      <w:proofErr w:type="spellStart"/>
      <w:r>
        <w:rPr>
          <w:rFonts w:ascii="Times New Roman" w:hAnsi="Times New Roman" w:cs="Times New Roman"/>
        </w:rPr>
        <w:t>Ratley</w:t>
      </w:r>
      <w:proofErr w:type="spellEnd"/>
      <w:r>
        <w:rPr>
          <w:rFonts w:ascii="Times New Roman" w:hAnsi="Times New Roman" w:cs="Times New Roman"/>
        </w:rPr>
        <w:t>, Warwickshire(q.v.).</w:t>
      </w:r>
    </w:p>
    <w:p w14:paraId="0D75848C" w14:textId="77777777" w:rsidR="006766C0" w:rsidRDefault="006766C0" w:rsidP="006766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06AA554" w14:textId="77777777" w:rsidR="006766C0" w:rsidRDefault="006766C0" w:rsidP="006766C0">
      <w:pPr>
        <w:rPr>
          <w:rFonts w:ascii="Times New Roman" w:hAnsi="Times New Roman" w:cs="Times New Roman"/>
        </w:rPr>
      </w:pPr>
    </w:p>
    <w:p w14:paraId="465589BE" w14:textId="77777777" w:rsidR="006766C0" w:rsidRDefault="006766C0" w:rsidP="006766C0">
      <w:pPr>
        <w:rPr>
          <w:rFonts w:ascii="Times New Roman" w:hAnsi="Times New Roman" w:cs="Times New Roman"/>
        </w:rPr>
      </w:pPr>
    </w:p>
    <w:p w14:paraId="3306F990" w14:textId="5A920C2C" w:rsidR="006B2F86" w:rsidRPr="00E71FC3" w:rsidRDefault="006766C0" w:rsidP="006766C0">
      <w:pPr>
        <w:pStyle w:val="NoSpacing"/>
      </w:pPr>
      <w:r>
        <w:t>19 July 2019</w:t>
      </w: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F54E3" w14:textId="77777777" w:rsidR="006766C0" w:rsidRDefault="006766C0" w:rsidP="00E71FC3">
      <w:r>
        <w:separator/>
      </w:r>
    </w:p>
  </w:endnote>
  <w:endnote w:type="continuationSeparator" w:id="0">
    <w:p w14:paraId="5D1DDCAA" w14:textId="77777777" w:rsidR="006766C0" w:rsidRDefault="006766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71D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0CC13" w14:textId="77777777" w:rsidR="006766C0" w:rsidRDefault="006766C0" w:rsidP="00E71FC3">
      <w:r>
        <w:separator/>
      </w:r>
    </w:p>
  </w:footnote>
  <w:footnote w:type="continuationSeparator" w:id="0">
    <w:p w14:paraId="013C4B2D" w14:textId="77777777" w:rsidR="006766C0" w:rsidRDefault="006766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C0"/>
    <w:rsid w:val="001A7C09"/>
    <w:rsid w:val="00577BD5"/>
    <w:rsid w:val="00656CBA"/>
    <w:rsid w:val="006766C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042D"/>
  <w15:chartTrackingRefBased/>
  <w15:docId w15:val="{3B69125D-ABBC-4D3E-98AB-5E618A47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6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2019-07-26T20:22:00Z</dcterms:created>
  <dcterms:modified xsi:type="dcterms:W3CDTF">2019-07-26T20:23:00Z</dcterms:modified>
</cp:coreProperties>
</file>